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A38580" w14:textId="536B8B3B" w:rsidR="00C622A8" w:rsidRPr="00C622A8" w:rsidRDefault="004802BE" w:rsidP="00C622A8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="00C622A8" w:rsidRPr="00C622A8">
        <w:t>Rammeavtale elektrikertjenester samt drift og vedlikehold av veilys</w:t>
      </w:r>
    </w:p>
    <w:p w14:paraId="50D5EFBD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771F" w14:paraId="606261E6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4663741" w14:textId="07854B1B" w:rsidR="0099548A" w:rsidRPr="0099548A" w:rsidRDefault="004802BE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95771F" w14:paraId="06F5B47A" w14:textId="77777777" w:rsidTr="002003F1">
        <w:tc>
          <w:tcPr>
            <w:tcW w:w="3539" w:type="dxa"/>
          </w:tcPr>
          <w:p w14:paraId="3952919E" w14:textId="77777777" w:rsidR="0099548A" w:rsidRPr="0099548A" w:rsidRDefault="004802BE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9548A" w:rsidRDefault="0099548A" w:rsidP="0099548A">
            <w:pPr>
              <w:spacing w:after="120"/>
            </w:pPr>
          </w:p>
        </w:tc>
      </w:tr>
      <w:tr w:rsidR="0095771F" w14:paraId="262F317D" w14:textId="77777777" w:rsidTr="002003F1">
        <w:tc>
          <w:tcPr>
            <w:tcW w:w="3539" w:type="dxa"/>
          </w:tcPr>
          <w:p w14:paraId="1B19644B" w14:textId="77777777" w:rsidR="0099548A" w:rsidRPr="0099548A" w:rsidRDefault="004802BE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9548A" w:rsidRDefault="0099548A" w:rsidP="0099548A">
            <w:pPr>
              <w:spacing w:after="120"/>
            </w:pPr>
          </w:p>
        </w:tc>
      </w:tr>
      <w:tr w:rsidR="0095771F" w14:paraId="76D32353" w14:textId="77777777" w:rsidTr="002003F1">
        <w:tc>
          <w:tcPr>
            <w:tcW w:w="3539" w:type="dxa"/>
          </w:tcPr>
          <w:p w14:paraId="7B8A46BF" w14:textId="77777777" w:rsidR="0099548A" w:rsidRPr="0099548A" w:rsidRDefault="004802BE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9548A" w:rsidRDefault="0099548A" w:rsidP="0099548A">
            <w:pPr>
              <w:spacing w:after="120"/>
            </w:pPr>
          </w:p>
        </w:tc>
      </w:tr>
      <w:tr w:rsidR="0095771F" w14:paraId="2047A7F7" w14:textId="77777777" w:rsidTr="002003F1">
        <w:tc>
          <w:tcPr>
            <w:tcW w:w="3539" w:type="dxa"/>
          </w:tcPr>
          <w:p w14:paraId="1CFF0C4F" w14:textId="77777777" w:rsidR="0099548A" w:rsidRPr="0099548A" w:rsidRDefault="004802BE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9548A" w:rsidRDefault="0099548A" w:rsidP="0099548A">
            <w:pPr>
              <w:spacing w:after="120"/>
            </w:pPr>
          </w:p>
        </w:tc>
      </w:tr>
      <w:tr w:rsidR="0095771F" w14:paraId="52A2FCD3" w14:textId="77777777" w:rsidTr="002003F1">
        <w:tc>
          <w:tcPr>
            <w:tcW w:w="3539" w:type="dxa"/>
          </w:tcPr>
          <w:p w14:paraId="78036580" w14:textId="77777777" w:rsidR="0099548A" w:rsidRPr="0099548A" w:rsidRDefault="004802BE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3559D73D" w14:textId="77777777" w:rsidR="0099548A" w:rsidRPr="0099548A" w:rsidRDefault="0099548A" w:rsidP="0099548A">
            <w:pPr>
              <w:spacing w:after="120"/>
            </w:pPr>
          </w:p>
        </w:tc>
      </w:tr>
    </w:tbl>
    <w:p w14:paraId="253C3CF7" w14:textId="5749C9E3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95771F" w14:paraId="0F1AEE81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6BF0C74E" w14:textId="1F9EF931" w:rsidR="00E86180" w:rsidRPr="00F03525" w:rsidRDefault="004802BE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95771F" w14:paraId="315DDBE8" w14:textId="77777777" w:rsidTr="0043215C">
        <w:tc>
          <w:tcPr>
            <w:tcW w:w="3539" w:type="dxa"/>
          </w:tcPr>
          <w:p w14:paraId="173C8563" w14:textId="77777777" w:rsidR="00E86180" w:rsidRPr="00837B17" w:rsidRDefault="004802BE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7D5D520" w14:textId="77777777" w:rsidR="00E86180" w:rsidRPr="00837B17" w:rsidRDefault="00E86180" w:rsidP="0043215C">
            <w:pPr>
              <w:spacing w:after="120"/>
            </w:pPr>
          </w:p>
        </w:tc>
      </w:tr>
      <w:tr w:rsidR="0095771F" w14:paraId="58D360D4" w14:textId="77777777" w:rsidTr="0043215C">
        <w:tc>
          <w:tcPr>
            <w:tcW w:w="3539" w:type="dxa"/>
          </w:tcPr>
          <w:p w14:paraId="78CA1E5B" w14:textId="77777777" w:rsidR="00E86180" w:rsidRPr="00837B17" w:rsidRDefault="004802BE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7CFB8968" w14:textId="77777777" w:rsidR="00E86180" w:rsidRPr="00837B17" w:rsidRDefault="00E86180" w:rsidP="0043215C">
            <w:pPr>
              <w:spacing w:after="120"/>
            </w:pPr>
          </w:p>
        </w:tc>
      </w:tr>
      <w:tr w:rsidR="0095771F" w14:paraId="6E9DBC3A" w14:textId="77777777" w:rsidTr="0043215C">
        <w:tc>
          <w:tcPr>
            <w:tcW w:w="3539" w:type="dxa"/>
          </w:tcPr>
          <w:p w14:paraId="40367D35" w14:textId="77777777" w:rsidR="00E86180" w:rsidRPr="00837B17" w:rsidRDefault="004802BE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837B17" w:rsidRDefault="00E86180" w:rsidP="0043215C">
            <w:pPr>
              <w:spacing w:after="120"/>
            </w:pPr>
          </w:p>
        </w:tc>
      </w:tr>
      <w:tr w:rsidR="0095771F" w14:paraId="700E398C" w14:textId="77777777" w:rsidTr="0043215C">
        <w:tc>
          <w:tcPr>
            <w:tcW w:w="3539" w:type="dxa"/>
          </w:tcPr>
          <w:p w14:paraId="344AE96B" w14:textId="77777777" w:rsidR="00E86180" w:rsidRPr="00837B17" w:rsidRDefault="004802BE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837B17" w:rsidRDefault="00E86180" w:rsidP="0043215C">
            <w:pPr>
              <w:spacing w:after="120"/>
            </w:pPr>
          </w:p>
        </w:tc>
      </w:tr>
    </w:tbl>
    <w:p w14:paraId="5EF4AF2A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95771F" w14:paraId="208798B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7E5C12" w:rsidRDefault="004802BE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95771F" w14:paraId="33FDB6DB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821B2D" w:rsidRDefault="004802BE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821B2D" w:rsidRDefault="0099548A" w:rsidP="00B952B0"/>
        </w:tc>
      </w:tr>
      <w:tr w:rsidR="0095771F" w14:paraId="59FFCE92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821B2D" w:rsidRDefault="004802BE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821B2D" w:rsidRDefault="0099548A" w:rsidP="00B952B0"/>
        </w:tc>
      </w:tr>
      <w:tr w:rsidR="0095771F" w14:paraId="3906D7FF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821B2D" w:rsidRDefault="004802BE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821B2D" w:rsidRDefault="00000000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802BE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802BE" w:rsidRPr="00821B2D">
              <w:t xml:space="preserve"> Fullmakt i kraft av stillingen</w:t>
            </w:r>
          </w:p>
          <w:p w14:paraId="7FDF6A88" w14:textId="63C966D4" w:rsidR="0099548A" w:rsidRPr="00821B2D" w:rsidRDefault="00000000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802BE" w:rsidRPr="00821B2D">
              <w:t xml:space="preserve"> Skriftlig fullmakt ligger ved</w:t>
            </w:r>
          </w:p>
        </w:tc>
      </w:tr>
    </w:tbl>
    <w:p w14:paraId="0BBFE5BB" w14:textId="15DD9702" w:rsidR="00E86180" w:rsidRDefault="00E86180" w:rsidP="007B4FF2">
      <w:pPr>
        <w:rPr>
          <w:rStyle w:val="Utheving"/>
          <w:i w:val="0"/>
          <w:iCs w:val="0"/>
        </w:rPr>
      </w:pPr>
    </w:p>
    <w:p w14:paraId="70F6D9DA" w14:textId="77777777" w:rsidR="00E86180" w:rsidRDefault="004802BE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771F" w14:paraId="2B852B19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4910BF9" w14:textId="6628F8A0" w:rsidR="00E86180" w:rsidRPr="00DE537E" w:rsidRDefault="004802BE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95771F" w14:paraId="4A3CCA9A" w14:textId="77777777" w:rsidTr="00E86180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821B2D" w:rsidRDefault="004802BE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Default="004802BE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20D5EEF4" w14:textId="5E5D141C" w:rsidR="00E86180" w:rsidRPr="00821B2D" w:rsidRDefault="004802BE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95771F" w14:paraId="7FC3685E" w14:textId="77777777" w:rsidTr="00E86180">
        <w:trPr>
          <w:cantSplit/>
        </w:trPr>
        <w:tc>
          <w:tcPr>
            <w:tcW w:w="3539" w:type="dxa"/>
          </w:tcPr>
          <w:p w14:paraId="1935461F" w14:textId="77777777" w:rsidR="00E86180" w:rsidRPr="00821B2D" w:rsidRDefault="004802BE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821B2D" w:rsidRDefault="00000000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802BE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802BE" w:rsidRPr="00821B2D">
              <w:t xml:space="preserve"> Ja</w:t>
            </w:r>
          </w:p>
          <w:p w14:paraId="5F133ACB" w14:textId="77777777" w:rsidR="00E86180" w:rsidRPr="00821B2D" w:rsidRDefault="00000000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802BE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802BE" w:rsidRPr="00821B2D">
              <w:t xml:space="preserve"> Nei</w:t>
            </w:r>
          </w:p>
        </w:tc>
      </w:tr>
      <w:tr w:rsidR="0095771F" w14:paraId="2568473B" w14:textId="77777777" w:rsidTr="00E86180">
        <w:trPr>
          <w:cantSplit/>
        </w:trPr>
        <w:tc>
          <w:tcPr>
            <w:tcW w:w="3539" w:type="dxa"/>
          </w:tcPr>
          <w:p w14:paraId="0687CA33" w14:textId="77777777" w:rsidR="00E86180" w:rsidRPr="00A74ECC" w:rsidRDefault="004802BE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2264B74F" w14:textId="77777777" w:rsidR="00E86180" w:rsidRPr="00821B2D" w:rsidRDefault="004802BE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0CD90EB2" w14:textId="77777777" w:rsidR="00E86180" w:rsidRPr="00821B2D" w:rsidRDefault="004802BE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7E157097" w14:textId="77777777" w:rsidR="00E86180" w:rsidRPr="00821B2D" w:rsidRDefault="004802BE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821B2D" w:rsidRDefault="00E86180" w:rsidP="0043215C">
            <w:pPr>
              <w:spacing w:after="120"/>
            </w:pPr>
          </w:p>
        </w:tc>
      </w:tr>
    </w:tbl>
    <w:p w14:paraId="557780B2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991"/>
        <w:gridCol w:w="4530"/>
      </w:tblGrid>
      <w:tr w:rsidR="0095771F" w14:paraId="19C2F673" w14:textId="77777777" w:rsidTr="78704E5B">
        <w:trPr>
          <w:cantSplit/>
        </w:trPr>
        <w:tc>
          <w:tcPr>
            <w:tcW w:w="9060" w:type="dxa"/>
            <w:gridSpan w:val="3"/>
            <w:shd w:val="clear" w:color="auto" w:fill="F2F2F2" w:themeFill="background2" w:themeFillShade="F2"/>
          </w:tcPr>
          <w:p w14:paraId="031A0F20" w14:textId="6C581234" w:rsidR="0099548A" w:rsidRPr="008C16FF" w:rsidRDefault="004802BE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95771F" w14:paraId="2A4AEA2B" w14:textId="77777777" w:rsidTr="78704E5B">
        <w:trPr>
          <w:cantSplit/>
          <w:trHeight w:val="1213"/>
        </w:trPr>
        <w:tc>
          <w:tcPr>
            <w:tcW w:w="9060" w:type="dxa"/>
            <w:gridSpan w:val="3"/>
          </w:tcPr>
          <w:p w14:paraId="4B1C4705" w14:textId="77777777" w:rsidR="005217BF" w:rsidRDefault="004802BE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821B2D" w:rsidRDefault="004802BE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95771F" w14:paraId="2AD3795C" w14:textId="77777777" w:rsidTr="78704E5B">
        <w:trPr>
          <w:cantSplit/>
        </w:trPr>
        <w:tc>
          <w:tcPr>
            <w:tcW w:w="3539" w:type="dxa"/>
          </w:tcPr>
          <w:p w14:paraId="170633C3" w14:textId="32365ECD" w:rsidR="0099548A" w:rsidRPr="00821B2D" w:rsidRDefault="004802BE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  <w:gridSpan w:val="2"/>
          </w:tcPr>
          <w:p w14:paraId="44C97198" w14:textId="77777777" w:rsidR="00821B2D" w:rsidRPr="00821B2D" w:rsidRDefault="00000000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802BE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802BE" w:rsidRPr="00821B2D">
              <w:rPr>
                <w:sz w:val="20"/>
                <w:szCs w:val="20"/>
              </w:rPr>
              <w:t xml:space="preserve"> Ja</w:t>
            </w:r>
          </w:p>
          <w:p w14:paraId="69A99C06" w14:textId="7F17BBB1" w:rsidR="0099548A" w:rsidRPr="00821B2D" w:rsidRDefault="00000000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802BE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802BE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9F5B0D" w14:paraId="01521AE3" w14:textId="77777777" w:rsidTr="00255A2F">
        <w:trPr>
          <w:cantSplit/>
          <w:trHeight w:val="269"/>
        </w:trPr>
        <w:tc>
          <w:tcPr>
            <w:tcW w:w="4530" w:type="dxa"/>
            <w:gridSpan w:val="2"/>
            <w:shd w:val="clear" w:color="auto" w:fill="F2F2F2" w:themeFill="background2" w:themeFillShade="F2"/>
          </w:tcPr>
          <w:p w14:paraId="0EA8A297" w14:textId="77777777" w:rsidR="00932330" w:rsidRPr="00932330" w:rsidRDefault="00932330" w:rsidP="00932330">
            <w:r w:rsidRPr="00932330">
              <w:t>Hvis ja: </w:t>
            </w:r>
          </w:p>
          <w:p w14:paraId="76722FD4" w14:textId="77777777" w:rsidR="00932330" w:rsidRPr="00932330" w:rsidRDefault="00932330" w:rsidP="00932330">
            <w:pPr>
              <w:numPr>
                <w:ilvl w:val="0"/>
                <w:numId w:val="17"/>
              </w:numPr>
              <w:jc w:val="left"/>
            </w:pPr>
            <w:r w:rsidRPr="00932330">
              <w:t>Hva går forbeholdene og/eller avvikene ut på? </w:t>
            </w:r>
          </w:p>
          <w:p w14:paraId="15A1C1F8" w14:textId="77777777" w:rsidR="00932330" w:rsidRPr="00932330" w:rsidRDefault="00932330" w:rsidP="00932330">
            <w:pPr>
              <w:numPr>
                <w:ilvl w:val="0"/>
                <w:numId w:val="18"/>
              </w:numPr>
              <w:jc w:val="left"/>
            </w:pPr>
            <w:r w:rsidRPr="00932330">
              <w:t>Hva er grunnen til forbeholdene og/eller avvikene? </w:t>
            </w:r>
          </w:p>
          <w:p w14:paraId="799AF492" w14:textId="77777777" w:rsidR="00932330" w:rsidRPr="00932330" w:rsidRDefault="00932330" w:rsidP="00932330">
            <w:pPr>
              <w:numPr>
                <w:ilvl w:val="0"/>
                <w:numId w:val="19"/>
              </w:numPr>
              <w:jc w:val="left"/>
            </w:pPr>
            <w:r w:rsidRPr="00932330">
              <w:t>Hvordan påvirker forbeholdene og/eller avvikene prisen og andre sider av tilbudet? </w:t>
            </w:r>
          </w:p>
          <w:p w14:paraId="3F2A68E7" w14:textId="6F118859" w:rsidR="009F5B0D" w:rsidRPr="00932330" w:rsidRDefault="009F5B0D" w:rsidP="00932330">
            <w:pPr>
              <w:ind w:left="360"/>
              <w:rPr>
                <w:i/>
                <w:iCs/>
              </w:rPr>
            </w:pPr>
          </w:p>
        </w:tc>
        <w:tc>
          <w:tcPr>
            <w:tcW w:w="4530" w:type="dxa"/>
          </w:tcPr>
          <w:p w14:paraId="09865406" w14:textId="1234CD04" w:rsidR="009F5B0D" w:rsidRPr="00A55945" w:rsidRDefault="00255A2F" w:rsidP="00A55945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[Skriv </w:t>
            </w:r>
            <w:r w:rsidR="00932330" w:rsidRPr="00932330">
              <w:rPr>
                <w:i/>
                <w:iCs/>
              </w:rPr>
              <w:t>inn tekst</w:t>
            </w:r>
            <w:r>
              <w:rPr>
                <w:i/>
                <w:iCs/>
              </w:rPr>
              <w:t xml:space="preserve"> her]</w:t>
            </w:r>
          </w:p>
        </w:tc>
      </w:tr>
    </w:tbl>
    <w:p w14:paraId="7289D642" w14:textId="0A2FBF07" w:rsidR="0099548A" w:rsidRDefault="0099548A" w:rsidP="00DF22C7">
      <w:pPr>
        <w:jc w:val="left"/>
      </w:pPr>
    </w:p>
    <w:p w14:paraId="3720F613" w14:textId="77777777" w:rsidR="009F5B0D" w:rsidRDefault="009F5B0D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95771F" w14:paraId="19CF11F1" w14:textId="77777777" w:rsidTr="09CEA6F8">
        <w:tc>
          <w:tcPr>
            <w:tcW w:w="9060" w:type="dxa"/>
            <w:gridSpan w:val="3"/>
            <w:shd w:val="clear" w:color="auto" w:fill="F2F2F2" w:themeFill="background2" w:themeFillShade="F2"/>
          </w:tcPr>
          <w:p w14:paraId="318D6E59" w14:textId="77777777" w:rsidR="005A16C5" w:rsidRPr="005A16C5" w:rsidRDefault="004802BE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lastRenderedPageBreak/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95771F" w14:paraId="24380B01" w14:textId="77777777" w:rsidTr="002003F1">
        <w:tc>
          <w:tcPr>
            <w:tcW w:w="9060" w:type="dxa"/>
            <w:gridSpan w:val="3"/>
          </w:tcPr>
          <w:p w14:paraId="37F01A93" w14:textId="77777777" w:rsidR="005A16C5" w:rsidRPr="00821B2D" w:rsidRDefault="004802BE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113852F2" w14:textId="4DC3FEEB" w:rsidR="005A16C5" w:rsidRPr="00821B2D" w:rsidRDefault="004802BE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38D2C3B7" w14:textId="61326F76" w:rsidR="005A16C5" w:rsidRPr="00821B2D" w:rsidRDefault="004802BE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08AB06FF" w14:textId="73BC5D27" w:rsidR="005A16C5" w:rsidRPr="00821B2D" w:rsidRDefault="004802BE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95771F" w14:paraId="5C2D81C7" w14:textId="77777777" w:rsidTr="09CEA6F8">
        <w:tc>
          <w:tcPr>
            <w:tcW w:w="9060" w:type="dxa"/>
            <w:gridSpan w:val="3"/>
            <w:shd w:val="clear" w:color="auto" w:fill="F2F2F2" w:themeFill="background2" w:themeFillShade="F2"/>
          </w:tcPr>
          <w:p w14:paraId="150AD8D8" w14:textId="72822C7E" w:rsidR="005A16C5" w:rsidRPr="00821B2D" w:rsidRDefault="004802BE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95771F" w14:paraId="48C6980C" w14:textId="77777777" w:rsidTr="002003F1">
        <w:tc>
          <w:tcPr>
            <w:tcW w:w="5158" w:type="dxa"/>
            <w:gridSpan w:val="2"/>
          </w:tcPr>
          <w:p w14:paraId="58D888AE" w14:textId="0E3DC03F" w:rsidR="005A16C5" w:rsidRPr="005A16C5" w:rsidRDefault="004802BE" w:rsidP="00A74ECC">
            <w:pPr>
              <w:spacing w:after="120"/>
              <w:jc w:val="left"/>
            </w:pPr>
            <w:r w:rsidRPr="005A16C5"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  <w:p w14:paraId="06006FCE" w14:textId="77777777" w:rsidR="005A16C5" w:rsidRPr="005A16C5" w:rsidRDefault="004802BE" w:rsidP="00A74ECC">
            <w:pPr>
              <w:spacing w:after="120"/>
              <w:jc w:val="left"/>
            </w:pPr>
            <w:r w:rsidRPr="005A16C5">
              <w:t>Se også signert(e) forpliktelseserklæring(er) for tydeliggjøring av hva samarbeidet omfatter.</w:t>
            </w:r>
          </w:p>
        </w:tc>
        <w:tc>
          <w:tcPr>
            <w:tcW w:w="3902" w:type="dxa"/>
          </w:tcPr>
          <w:p w14:paraId="59CDD739" w14:textId="77777777" w:rsidR="005A16C5" w:rsidRPr="005A16C5" w:rsidRDefault="005A16C5" w:rsidP="005A16C5">
            <w:pPr>
              <w:spacing w:after="120"/>
            </w:pPr>
          </w:p>
        </w:tc>
      </w:tr>
      <w:tr w:rsidR="0095771F" w14:paraId="473E500B" w14:textId="77777777" w:rsidTr="09CEA6F8">
        <w:tc>
          <w:tcPr>
            <w:tcW w:w="9060" w:type="dxa"/>
            <w:gridSpan w:val="3"/>
            <w:shd w:val="clear" w:color="auto" w:fill="F2F2F2" w:themeFill="background2" w:themeFillShade="F2"/>
          </w:tcPr>
          <w:p w14:paraId="05C3E53F" w14:textId="43827562" w:rsidR="005A16C5" w:rsidRPr="005A16C5" w:rsidRDefault="004802BE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95771F" w14:paraId="1A14AF6D" w14:textId="77777777" w:rsidTr="002003F1">
        <w:trPr>
          <w:trHeight w:val="729"/>
        </w:trPr>
        <w:tc>
          <w:tcPr>
            <w:tcW w:w="2474" w:type="dxa"/>
          </w:tcPr>
          <w:p w14:paraId="3C918BA4" w14:textId="7AD7379A" w:rsidR="00A74ECC" w:rsidRPr="005A16C5" w:rsidRDefault="004802BE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36A6DDA8" w14:textId="0FCCA73E" w:rsidR="00A74ECC" w:rsidRPr="005A16C5" w:rsidRDefault="004802BE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A925005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95771F" w14:paraId="02D63045" w14:textId="77777777" w:rsidTr="002003F1">
        <w:trPr>
          <w:trHeight w:val="729"/>
        </w:trPr>
        <w:tc>
          <w:tcPr>
            <w:tcW w:w="2474" w:type="dxa"/>
          </w:tcPr>
          <w:p w14:paraId="269AB9BF" w14:textId="30C9816B" w:rsidR="00A74ECC" w:rsidRPr="005A16C5" w:rsidRDefault="004802BE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18D4A35D" w14:textId="4BE0CBE2" w:rsidR="00A74ECC" w:rsidRPr="005A16C5" w:rsidRDefault="004802BE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08BEB7F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95771F" w14:paraId="6EFDADAE" w14:textId="77777777" w:rsidTr="002003F1">
        <w:trPr>
          <w:trHeight w:val="729"/>
        </w:trPr>
        <w:tc>
          <w:tcPr>
            <w:tcW w:w="2474" w:type="dxa"/>
          </w:tcPr>
          <w:p w14:paraId="6E068554" w14:textId="0B025034" w:rsidR="00A74ECC" w:rsidRPr="005A16C5" w:rsidRDefault="004802BE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0B35E58D" w14:textId="666D2758" w:rsidR="00A74ECC" w:rsidRPr="005A16C5" w:rsidRDefault="004802BE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DB40A58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8AF20E3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95771F" w14:paraId="651D63CC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12BC83EA" w14:textId="62DC3252" w:rsidR="00231906" w:rsidRPr="00231906" w:rsidRDefault="004802BE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95771F" w14:paraId="6483AB87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1D3C8DAC" w:rsidR="00231906" w:rsidRDefault="004802BE" w:rsidP="006F06F2">
            <w:pPr>
              <w:jc w:val="left"/>
            </w:pPr>
            <w:r w:rsidRPr="00DE537E">
              <w:t xml:space="preserve">Vi </w:t>
            </w:r>
            <w:r w:rsidR="00821B2D">
              <w:t>leverer med dette</w:t>
            </w:r>
            <w:r w:rsidRPr="00DE537E">
              <w:t xml:space="preserve"> tilbud </w:t>
            </w:r>
            <w:r w:rsidR="00821B2D">
              <w:t xml:space="preserve">i konkurransen </w:t>
            </w:r>
            <w:r w:rsidR="006F06F2" w:rsidRPr="006F06F2">
              <w:t>Rammeavtale elektrikertjenester samt drift og vedlikehold av veilys</w:t>
            </w:r>
          </w:p>
          <w:p w14:paraId="0B7A4563" w14:textId="77777777" w:rsidR="006F06F2" w:rsidRPr="00DE537E" w:rsidRDefault="006F06F2" w:rsidP="006F06F2">
            <w:pPr>
              <w:jc w:val="left"/>
            </w:pPr>
          </w:p>
          <w:p w14:paraId="6477D718" w14:textId="01BCAB66" w:rsidR="00231906" w:rsidRPr="00DE537E" w:rsidRDefault="004802BE" w:rsidP="00613FE8">
            <w:pPr>
              <w:spacing w:after="120"/>
            </w:pPr>
            <w:r w:rsidRPr="00DE537E">
              <w:t xml:space="preserve">Vi vedstår oss tilbudet til og </w:t>
            </w:r>
            <w:r w:rsidRPr="006F06F2">
              <w:t xml:space="preserve">med </w:t>
            </w:r>
            <w:sdt>
              <w:sdtPr>
                <w:id w:val="457458650"/>
                <w:placeholder>
                  <w:docPart w:val="2B56940EB8334865AC8ADC858C07BACF"/>
                </w:placeholder>
                <w:date w:fullDate="2026-10-30T00:00:00Z">
                  <w:dateFormat w:val="dd.MM.yyyy"/>
                  <w:lid w:val="nb-NO"/>
                  <w:storeMappedDataAs w:val="dateTime"/>
                  <w:calendar w:val="gregorian"/>
                </w:date>
              </w:sdtPr>
              <w:sdtContent>
                <w:r w:rsidR="00732E08">
                  <w:t>30.10.2026</w:t>
                </w:r>
              </w:sdtContent>
            </w:sdt>
            <w:r w:rsidR="00821B2D" w:rsidRPr="006F06F2">
              <w:t>.</w:t>
            </w:r>
          </w:p>
        </w:tc>
      </w:tr>
      <w:tr w:rsidR="0095771F" w14:paraId="1B710881" w14:textId="77777777" w:rsidTr="002003F1">
        <w:trPr>
          <w:cantSplit/>
        </w:trPr>
        <w:tc>
          <w:tcPr>
            <w:tcW w:w="3539" w:type="dxa"/>
          </w:tcPr>
          <w:p w14:paraId="2A5844E4" w14:textId="77777777" w:rsidR="00231906" w:rsidRPr="00DE537E" w:rsidRDefault="004802BE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DE537E" w:rsidRDefault="00231906" w:rsidP="00613FE8">
            <w:pPr>
              <w:spacing w:after="120"/>
            </w:pPr>
          </w:p>
        </w:tc>
      </w:tr>
      <w:tr w:rsidR="0095771F" w14:paraId="2F6748FF" w14:textId="77777777" w:rsidTr="002003F1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DE537E" w:rsidRDefault="004802BE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DE537E" w:rsidRDefault="00231906" w:rsidP="00613FE8">
            <w:pPr>
              <w:spacing w:after="120"/>
            </w:pPr>
          </w:p>
        </w:tc>
      </w:tr>
    </w:tbl>
    <w:p w14:paraId="07142668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106102" w14:textId="77777777" w:rsidR="002E174E" w:rsidRDefault="002E174E" w:rsidP="00186E6B">
      <w:r>
        <w:separator/>
      </w:r>
    </w:p>
    <w:p w14:paraId="6B664F2F" w14:textId="77777777" w:rsidR="002E174E" w:rsidRDefault="002E174E" w:rsidP="00186E6B"/>
    <w:p w14:paraId="4EF8A686" w14:textId="77777777" w:rsidR="002E174E" w:rsidRDefault="002E174E" w:rsidP="00186E6B"/>
    <w:p w14:paraId="3419449D" w14:textId="77777777" w:rsidR="002E174E" w:rsidRDefault="002E174E" w:rsidP="00186E6B"/>
  </w:endnote>
  <w:endnote w:type="continuationSeparator" w:id="0">
    <w:p w14:paraId="2542EE7E" w14:textId="77777777" w:rsidR="002E174E" w:rsidRDefault="002E174E" w:rsidP="00186E6B">
      <w:r>
        <w:continuationSeparator/>
      </w:r>
    </w:p>
    <w:p w14:paraId="13C42819" w14:textId="77777777" w:rsidR="002E174E" w:rsidRDefault="002E174E" w:rsidP="00186E6B"/>
    <w:p w14:paraId="67431621" w14:textId="77777777" w:rsidR="002E174E" w:rsidRDefault="002E174E" w:rsidP="00186E6B"/>
    <w:p w14:paraId="13B4E208" w14:textId="77777777" w:rsidR="002E174E" w:rsidRDefault="002E174E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0F2F03EB-8F65-4D4B-A293-D2AD9ABCECB5}"/>
    <w:embedBold r:id="rId2" w:fontKey="{20D982A8-ECEE-4292-8D7D-0A18145E59A7}"/>
    <w:embedItalic r:id="rId3" w:fontKey="{A0675D47-C0F4-47CF-8620-8FB0C3DEB136}"/>
    <w:embedBoldItalic r:id="rId4" w:fontKey="{0AA5CA1A-92C9-4771-814A-F1FE8BE44F6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A103490-EB47-4905-B370-1F232D0BF512}"/>
    <w:embedBold r:id="rId6" w:fontKey="{62BAFED6-72C0-4B13-B520-F559AA60DB61}"/>
    <w:embedItalic r:id="rId7" w:fontKey="{A9074A84-7D22-4596-8064-D969AC38218D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53723B01-7267-4BCA-B696-B236D4AA3BC6}"/>
    <w:embedBold r:id="rId9" w:fontKey="{A5B7551E-9B54-4EFE-B8D4-E689B6ADB309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4635BDE8-0869-4398-A04A-019AD5023A31}"/>
    <w:embedItalic r:id="rId11" w:fontKey="{4014BDA9-EA5B-496E-935A-3370C27988C0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2B00DFB2-111E-4596-B372-610F00EF7262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5B9B9D2A-7BA6-4448-B00C-3BE684A807CD}"/>
    <w:embedItalic r:id="rId14" w:fontKey="{6481A1F4-5F4D-4D0D-BB1A-1342C5D1D5B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61380DC-B2F8-4AAE-B635-7B4881BCBE16}"/>
    <w:embedBold r:id="rId16" w:fontKey="{83BD56D1-CA97-467A-B1FC-7F28F992B791}"/>
    <w:embedItalic r:id="rId17" w:fontKey="{1DD71BBE-641A-4500-A7A2-6567360C9003}"/>
    <w:embedBoldItalic r:id="rId18" w:fontKey="{C3E2B82D-280B-43C9-ADD6-BEAE603DC8D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674E82A-15AA-429F-AF3C-E5577DDA30FF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390D008D-0033-4B2B-83DA-DE60E0F5171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3843145E-1020-4579-B842-1DDE4E7906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5771F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4802BE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Pr="004A0B71">
            <w:t>3</w:t>
          </w:r>
          <w: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5771F" w14:paraId="20C5EB3B" w14:textId="77777777" w:rsidTr="004802BE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4802BE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Pr="004A0B71">
            <w:t>3</w:t>
          </w:r>
          <w: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1C627" w14:textId="77777777" w:rsidR="002E174E" w:rsidRDefault="002E174E" w:rsidP="00186E6B">
      <w:r>
        <w:separator/>
      </w:r>
    </w:p>
    <w:p w14:paraId="603B8721" w14:textId="77777777" w:rsidR="002E174E" w:rsidRDefault="002E174E" w:rsidP="00186E6B"/>
    <w:p w14:paraId="66BBE955" w14:textId="77777777" w:rsidR="002E174E" w:rsidRDefault="002E174E" w:rsidP="00186E6B"/>
  </w:footnote>
  <w:footnote w:type="continuationSeparator" w:id="0">
    <w:p w14:paraId="7F06E851" w14:textId="77777777" w:rsidR="002E174E" w:rsidRDefault="002E174E" w:rsidP="00186E6B">
      <w:r>
        <w:continuationSeparator/>
      </w:r>
    </w:p>
    <w:p w14:paraId="470B6FD3" w14:textId="77777777" w:rsidR="002E174E" w:rsidRDefault="002E174E" w:rsidP="00186E6B"/>
    <w:p w14:paraId="1CCDC9FF" w14:textId="77777777" w:rsidR="002E174E" w:rsidRDefault="002E174E" w:rsidP="00186E6B"/>
    <w:p w14:paraId="1DCAF509" w14:textId="77777777" w:rsidR="002E174E" w:rsidRDefault="002E174E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2616C3" w14:textId="77649237" w:rsidR="00C622A8" w:rsidRPr="00C622A8" w:rsidRDefault="00C622A8" w:rsidP="00C622A8">
    <w:pPr>
      <w:jc w:val="left"/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58241" behindDoc="0" locked="0" layoutInCell="1" allowOverlap="1" wp14:anchorId="03DBD49F" wp14:editId="6C6424B5">
          <wp:simplePos x="0" y="0"/>
          <wp:positionH relativeFrom="column">
            <wp:posOffset>4290695</wp:posOffset>
          </wp:positionH>
          <wp:positionV relativeFrom="paragraph">
            <wp:posOffset>-116840</wp:posOffset>
          </wp:positionV>
          <wp:extent cx="1991003" cy="571580"/>
          <wp:effectExtent l="0" t="0" r="0" b="0"/>
          <wp:wrapSquare wrapText="bothSides"/>
          <wp:docPr id="191964365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1964365" name="Bilde 1919643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1003" cy="5715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622A8">
      <w:rPr>
        <w:sz w:val="16"/>
        <w:szCs w:val="16"/>
      </w:rPr>
      <w:t>Rammeavtale elektrikertjenester samt drift og vedlikehold av veilys</w:t>
    </w:r>
    <w:r w:rsidRPr="00C622A8">
      <w:rPr>
        <w:sz w:val="16"/>
        <w:szCs w:val="16"/>
      </w:rPr>
      <w:br/>
      <w:t>Vedlegg 1 – Tilbudsskjema</w:t>
    </w:r>
  </w:p>
  <w:p w14:paraId="53ACFA64" w14:textId="2EA2C07D" w:rsidR="00E9590A" w:rsidRPr="00C622A8" w:rsidRDefault="00E9590A" w:rsidP="00C622A8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9E72A" w14:textId="3DF86D3D" w:rsidR="00DF22C7" w:rsidRPr="00C622A8" w:rsidRDefault="00C622A8" w:rsidP="00C622A8">
    <w:pPr>
      <w:pStyle w:val="Topp-ogbunntekst"/>
      <w:rPr>
        <w:color w:val="auto"/>
      </w:rPr>
    </w:pPr>
    <w:r w:rsidRPr="00C622A8">
      <w:rPr>
        <w:noProof/>
        <w:color w:val="auto"/>
        <w:sz w:val="14"/>
        <w:szCs w:val="14"/>
      </w:rPr>
      <w:drawing>
        <wp:anchor distT="0" distB="0" distL="114300" distR="114300" simplePos="0" relativeHeight="251658240" behindDoc="0" locked="0" layoutInCell="1" allowOverlap="1" wp14:anchorId="718F0F24" wp14:editId="1A3B2294">
          <wp:simplePos x="0" y="0"/>
          <wp:positionH relativeFrom="column">
            <wp:posOffset>4185920</wp:posOffset>
          </wp:positionH>
          <wp:positionV relativeFrom="paragraph">
            <wp:posOffset>-88265</wp:posOffset>
          </wp:positionV>
          <wp:extent cx="1991003" cy="571580"/>
          <wp:effectExtent l="0" t="0" r="0" b="0"/>
          <wp:wrapSquare wrapText="bothSides"/>
          <wp:docPr id="102298245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298245" name="Bilde 10229824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1003" cy="5715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622A8">
      <w:rPr>
        <w:color w:val="auto"/>
      </w:rPr>
      <w:t>Rammeavtale elektrikertjenester samt drift og vedlikehold av veilys</w:t>
    </w:r>
    <w:r w:rsidRPr="00C622A8">
      <w:rPr>
        <w:color w:val="auto"/>
      </w:rPr>
      <w:br/>
      <w:t xml:space="preserve">Vedlegg 1 </w:t>
    </w:r>
    <w:r w:rsidR="00867D0A" w:rsidRPr="00C622A8">
      <w:rPr>
        <w:color w:val="auto"/>
      </w:rPr>
      <w:t>–</w:t>
    </w:r>
    <w:r w:rsidRPr="00C622A8">
      <w:rPr>
        <w:color w:val="auto"/>
      </w:rPr>
      <w:t xml:space="preserve"> Tilbudsskjema</w:t>
    </w:r>
  </w:p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7C74E708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CECA49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40FB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F811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4405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AD02D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5C01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4053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D268C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E8808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626E88C" w:tentative="1">
      <w:start w:val="1"/>
      <w:numFmt w:val="lowerLetter"/>
      <w:lvlText w:val="%2."/>
      <w:lvlJc w:val="left"/>
      <w:pPr>
        <w:ind w:left="1440" w:hanging="360"/>
      </w:pPr>
    </w:lvl>
    <w:lvl w:ilvl="2" w:tplc="EF8C8D8C" w:tentative="1">
      <w:start w:val="1"/>
      <w:numFmt w:val="lowerRoman"/>
      <w:lvlText w:val="%3."/>
      <w:lvlJc w:val="right"/>
      <w:pPr>
        <w:ind w:left="2160" w:hanging="180"/>
      </w:pPr>
    </w:lvl>
    <w:lvl w:ilvl="3" w:tplc="B76E6F90" w:tentative="1">
      <w:start w:val="1"/>
      <w:numFmt w:val="decimal"/>
      <w:lvlText w:val="%4."/>
      <w:lvlJc w:val="left"/>
      <w:pPr>
        <w:ind w:left="2880" w:hanging="360"/>
      </w:pPr>
    </w:lvl>
    <w:lvl w:ilvl="4" w:tplc="756E5FFE" w:tentative="1">
      <w:start w:val="1"/>
      <w:numFmt w:val="lowerLetter"/>
      <w:lvlText w:val="%5."/>
      <w:lvlJc w:val="left"/>
      <w:pPr>
        <w:ind w:left="3600" w:hanging="360"/>
      </w:pPr>
    </w:lvl>
    <w:lvl w:ilvl="5" w:tplc="2C40F4A6" w:tentative="1">
      <w:start w:val="1"/>
      <w:numFmt w:val="lowerRoman"/>
      <w:lvlText w:val="%6."/>
      <w:lvlJc w:val="right"/>
      <w:pPr>
        <w:ind w:left="4320" w:hanging="180"/>
      </w:pPr>
    </w:lvl>
    <w:lvl w:ilvl="6" w:tplc="4F642C08" w:tentative="1">
      <w:start w:val="1"/>
      <w:numFmt w:val="decimal"/>
      <w:lvlText w:val="%7."/>
      <w:lvlJc w:val="left"/>
      <w:pPr>
        <w:ind w:left="5040" w:hanging="360"/>
      </w:pPr>
    </w:lvl>
    <w:lvl w:ilvl="7" w:tplc="8EC20CEA" w:tentative="1">
      <w:start w:val="1"/>
      <w:numFmt w:val="lowerLetter"/>
      <w:lvlText w:val="%8."/>
      <w:lvlJc w:val="left"/>
      <w:pPr>
        <w:ind w:left="5760" w:hanging="360"/>
      </w:pPr>
    </w:lvl>
    <w:lvl w:ilvl="8" w:tplc="B47C6FE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51010E"/>
    <w:multiLevelType w:val="hybridMultilevel"/>
    <w:tmpl w:val="4B4048CE"/>
    <w:lvl w:ilvl="0" w:tplc="E6C8350A"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DB2877"/>
    <w:multiLevelType w:val="multilevel"/>
    <w:tmpl w:val="3A74E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39F103F"/>
    <w:multiLevelType w:val="hybridMultilevel"/>
    <w:tmpl w:val="E9A27CB8"/>
    <w:lvl w:ilvl="0" w:tplc="1B9CA64C">
      <w:start w:val="1"/>
      <w:numFmt w:val="lowerLetter"/>
      <w:lvlText w:val="%1)"/>
      <w:lvlJc w:val="left"/>
      <w:pPr>
        <w:ind w:left="720" w:hanging="360"/>
      </w:pPr>
    </w:lvl>
    <w:lvl w:ilvl="1" w:tplc="2A5EBDA8" w:tentative="1">
      <w:start w:val="1"/>
      <w:numFmt w:val="lowerLetter"/>
      <w:lvlText w:val="%2."/>
      <w:lvlJc w:val="left"/>
      <w:pPr>
        <w:ind w:left="1440" w:hanging="360"/>
      </w:pPr>
    </w:lvl>
    <w:lvl w:ilvl="2" w:tplc="7D9E96F0" w:tentative="1">
      <w:start w:val="1"/>
      <w:numFmt w:val="lowerRoman"/>
      <w:lvlText w:val="%3."/>
      <w:lvlJc w:val="right"/>
      <w:pPr>
        <w:ind w:left="2160" w:hanging="180"/>
      </w:pPr>
    </w:lvl>
    <w:lvl w:ilvl="3" w:tplc="F8685E36" w:tentative="1">
      <w:start w:val="1"/>
      <w:numFmt w:val="decimal"/>
      <w:lvlText w:val="%4."/>
      <w:lvlJc w:val="left"/>
      <w:pPr>
        <w:ind w:left="2880" w:hanging="360"/>
      </w:pPr>
    </w:lvl>
    <w:lvl w:ilvl="4" w:tplc="CEB6D336" w:tentative="1">
      <w:start w:val="1"/>
      <w:numFmt w:val="lowerLetter"/>
      <w:lvlText w:val="%5."/>
      <w:lvlJc w:val="left"/>
      <w:pPr>
        <w:ind w:left="3600" w:hanging="360"/>
      </w:pPr>
    </w:lvl>
    <w:lvl w:ilvl="5" w:tplc="57F6C90E" w:tentative="1">
      <w:start w:val="1"/>
      <w:numFmt w:val="lowerRoman"/>
      <w:lvlText w:val="%6."/>
      <w:lvlJc w:val="right"/>
      <w:pPr>
        <w:ind w:left="4320" w:hanging="180"/>
      </w:pPr>
    </w:lvl>
    <w:lvl w:ilvl="6" w:tplc="D64E2A96" w:tentative="1">
      <w:start w:val="1"/>
      <w:numFmt w:val="decimal"/>
      <w:lvlText w:val="%7."/>
      <w:lvlJc w:val="left"/>
      <w:pPr>
        <w:ind w:left="5040" w:hanging="360"/>
      </w:pPr>
    </w:lvl>
    <w:lvl w:ilvl="7" w:tplc="371C807E" w:tentative="1">
      <w:start w:val="1"/>
      <w:numFmt w:val="lowerLetter"/>
      <w:lvlText w:val="%8."/>
      <w:lvlJc w:val="left"/>
      <w:pPr>
        <w:ind w:left="5760" w:hanging="360"/>
      </w:pPr>
    </w:lvl>
    <w:lvl w:ilvl="8" w:tplc="092677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342ED0"/>
    <w:multiLevelType w:val="hybridMultilevel"/>
    <w:tmpl w:val="66100E4A"/>
    <w:lvl w:ilvl="0" w:tplc="F27AB69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D62BA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8EC68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A43B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6CDB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B88DF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F6786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DA75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FB8D3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E64EDE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A0AFE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3666D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E6AA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2034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392D6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92306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8834F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56C38B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861575"/>
    <w:multiLevelType w:val="hybridMultilevel"/>
    <w:tmpl w:val="D2D4C746"/>
    <w:lvl w:ilvl="0" w:tplc="034E0E2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6B28445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61446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88C7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D866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7805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6A64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387B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3E5A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E523B1"/>
    <w:multiLevelType w:val="multilevel"/>
    <w:tmpl w:val="E3C81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49110AE"/>
    <w:multiLevelType w:val="hybridMultilevel"/>
    <w:tmpl w:val="1636672C"/>
    <w:lvl w:ilvl="0" w:tplc="60644CF2">
      <w:start w:val="1"/>
      <w:numFmt w:val="decimal"/>
      <w:lvlText w:val="%1."/>
      <w:lvlJc w:val="left"/>
      <w:pPr>
        <w:ind w:left="1428" w:hanging="360"/>
      </w:pPr>
    </w:lvl>
    <w:lvl w:ilvl="1" w:tplc="5830C2D4" w:tentative="1">
      <w:start w:val="1"/>
      <w:numFmt w:val="lowerLetter"/>
      <w:lvlText w:val="%2."/>
      <w:lvlJc w:val="left"/>
      <w:pPr>
        <w:ind w:left="2148" w:hanging="360"/>
      </w:pPr>
    </w:lvl>
    <w:lvl w:ilvl="2" w:tplc="D116E1BC" w:tentative="1">
      <w:start w:val="1"/>
      <w:numFmt w:val="lowerRoman"/>
      <w:lvlText w:val="%3."/>
      <w:lvlJc w:val="right"/>
      <w:pPr>
        <w:ind w:left="2868" w:hanging="180"/>
      </w:pPr>
    </w:lvl>
    <w:lvl w:ilvl="3" w:tplc="8844382C" w:tentative="1">
      <w:start w:val="1"/>
      <w:numFmt w:val="decimal"/>
      <w:lvlText w:val="%4."/>
      <w:lvlJc w:val="left"/>
      <w:pPr>
        <w:ind w:left="3588" w:hanging="360"/>
      </w:pPr>
    </w:lvl>
    <w:lvl w:ilvl="4" w:tplc="5C604976" w:tentative="1">
      <w:start w:val="1"/>
      <w:numFmt w:val="lowerLetter"/>
      <w:lvlText w:val="%5."/>
      <w:lvlJc w:val="left"/>
      <w:pPr>
        <w:ind w:left="4308" w:hanging="360"/>
      </w:pPr>
    </w:lvl>
    <w:lvl w:ilvl="5" w:tplc="A3F2FC78" w:tentative="1">
      <w:start w:val="1"/>
      <w:numFmt w:val="lowerRoman"/>
      <w:lvlText w:val="%6."/>
      <w:lvlJc w:val="right"/>
      <w:pPr>
        <w:ind w:left="5028" w:hanging="180"/>
      </w:pPr>
    </w:lvl>
    <w:lvl w:ilvl="6" w:tplc="3E84AE6A" w:tentative="1">
      <w:start w:val="1"/>
      <w:numFmt w:val="decimal"/>
      <w:lvlText w:val="%7."/>
      <w:lvlJc w:val="left"/>
      <w:pPr>
        <w:ind w:left="5748" w:hanging="360"/>
      </w:pPr>
    </w:lvl>
    <w:lvl w:ilvl="7" w:tplc="8FB8F96E" w:tentative="1">
      <w:start w:val="1"/>
      <w:numFmt w:val="lowerLetter"/>
      <w:lvlText w:val="%8."/>
      <w:lvlJc w:val="left"/>
      <w:pPr>
        <w:ind w:left="6468" w:hanging="360"/>
      </w:pPr>
    </w:lvl>
    <w:lvl w:ilvl="8" w:tplc="9334CF52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" w15:restartNumberingAfterBreak="0">
    <w:nsid w:val="592231B8"/>
    <w:multiLevelType w:val="hybridMultilevel"/>
    <w:tmpl w:val="9BBE3202"/>
    <w:lvl w:ilvl="0" w:tplc="6FF69D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39ED33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C941D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8018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C41F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0056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BC40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B28E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2AE22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6203F6"/>
    <w:multiLevelType w:val="hybridMultilevel"/>
    <w:tmpl w:val="34D6809C"/>
    <w:lvl w:ilvl="0" w:tplc="2F7AD1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702A8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D761E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9E5EA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3C4A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BDC54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6E90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3CF3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AC4D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BA2EA4"/>
    <w:multiLevelType w:val="hybridMultilevel"/>
    <w:tmpl w:val="6142AA60"/>
    <w:lvl w:ilvl="0" w:tplc="D21E877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7FA433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C0B0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B8A3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9244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21ABF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C44C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228C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7A2F1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D751BE"/>
    <w:multiLevelType w:val="hybridMultilevel"/>
    <w:tmpl w:val="7C263CCA"/>
    <w:lvl w:ilvl="0" w:tplc="909064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FCD6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EA63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70D4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1EE9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6421E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4E02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20CFF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DC994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765A35C7"/>
    <w:multiLevelType w:val="multilevel"/>
    <w:tmpl w:val="BF5A5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D29654B"/>
    <w:multiLevelType w:val="hybridMultilevel"/>
    <w:tmpl w:val="4D9EFBDC"/>
    <w:lvl w:ilvl="0" w:tplc="9BF0E08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877C2CB0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D8EA3F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21610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73A2B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8087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ACE67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3CC9A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53E31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8"/>
  </w:num>
  <w:num w:numId="2" w16cid:durableId="1575312093">
    <w:abstractNumId w:val="6"/>
  </w:num>
  <w:num w:numId="3" w16cid:durableId="236521755">
    <w:abstractNumId w:val="17"/>
  </w:num>
  <w:num w:numId="4" w16cid:durableId="1956784572">
    <w:abstractNumId w:val="18"/>
  </w:num>
  <w:num w:numId="5" w16cid:durableId="708379070">
    <w:abstractNumId w:val="11"/>
  </w:num>
  <w:num w:numId="6" w16cid:durableId="1152024207">
    <w:abstractNumId w:val="14"/>
  </w:num>
  <w:num w:numId="7" w16cid:durableId="1777824568">
    <w:abstractNumId w:val="12"/>
  </w:num>
  <w:num w:numId="8" w16cid:durableId="711729571">
    <w:abstractNumId w:val="5"/>
  </w:num>
  <w:num w:numId="9" w16cid:durableId="1831099010">
    <w:abstractNumId w:val="2"/>
  </w:num>
  <w:num w:numId="10" w16cid:durableId="1265843372">
    <w:abstractNumId w:val="10"/>
  </w:num>
  <w:num w:numId="11" w16cid:durableId="190458772">
    <w:abstractNumId w:val="15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7"/>
  </w:num>
  <w:num w:numId="15" w16cid:durableId="1902139">
    <w:abstractNumId w:val="13"/>
  </w:num>
  <w:num w:numId="16" w16cid:durableId="1850175821">
    <w:abstractNumId w:val="3"/>
  </w:num>
  <w:num w:numId="17" w16cid:durableId="1275165350">
    <w:abstractNumId w:val="4"/>
  </w:num>
  <w:num w:numId="18" w16cid:durableId="1582834391">
    <w:abstractNumId w:val="16"/>
  </w:num>
  <w:num w:numId="19" w16cid:durableId="193011894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8B6"/>
    <w:rsid w:val="00054A7F"/>
    <w:rsid w:val="00061151"/>
    <w:rsid w:val="00065998"/>
    <w:rsid w:val="00066E44"/>
    <w:rsid w:val="00070BC7"/>
    <w:rsid w:val="00076B45"/>
    <w:rsid w:val="00083E71"/>
    <w:rsid w:val="000879B2"/>
    <w:rsid w:val="00087C8D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3F98"/>
    <w:rsid w:val="000E69C1"/>
    <w:rsid w:val="000F4B8D"/>
    <w:rsid w:val="000F4ECB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21D1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1E4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55A2F"/>
    <w:rsid w:val="00262B64"/>
    <w:rsid w:val="00265B76"/>
    <w:rsid w:val="00267E27"/>
    <w:rsid w:val="002732C7"/>
    <w:rsid w:val="002737C1"/>
    <w:rsid w:val="002745EB"/>
    <w:rsid w:val="00290093"/>
    <w:rsid w:val="00290402"/>
    <w:rsid w:val="0029715C"/>
    <w:rsid w:val="002975E1"/>
    <w:rsid w:val="002979DB"/>
    <w:rsid w:val="002A3075"/>
    <w:rsid w:val="002A4CCC"/>
    <w:rsid w:val="002C7E6A"/>
    <w:rsid w:val="002E174E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4F2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02BE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39F7"/>
    <w:rsid w:val="00594334"/>
    <w:rsid w:val="00594E81"/>
    <w:rsid w:val="005A10C2"/>
    <w:rsid w:val="005A16C5"/>
    <w:rsid w:val="005A3FDC"/>
    <w:rsid w:val="005A55DC"/>
    <w:rsid w:val="005A56FE"/>
    <w:rsid w:val="005A6C67"/>
    <w:rsid w:val="005B08D2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3F8E"/>
    <w:rsid w:val="006E63D8"/>
    <w:rsid w:val="006F06F2"/>
    <w:rsid w:val="006F084A"/>
    <w:rsid w:val="006F174D"/>
    <w:rsid w:val="00705A92"/>
    <w:rsid w:val="00706984"/>
    <w:rsid w:val="00713520"/>
    <w:rsid w:val="00720CA8"/>
    <w:rsid w:val="007264D3"/>
    <w:rsid w:val="007267B4"/>
    <w:rsid w:val="00732E08"/>
    <w:rsid w:val="0073673B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7B17"/>
    <w:rsid w:val="00837C4A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B6C6A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2330"/>
    <w:rsid w:val="00935047"/>
    <w:rsid w:val="00936A75"/>
    <w:rsid w:val="00946B57"/>
    <w:rsid w:val="00947DF1"/>
    <w:rsid w:val="00950851"/>
    <w:rsid w:val="00950D87"/>
    <w:rsid w:val="00950F38"/>
    <w:rsid w:val="0095454F"/>
    <w:rsid w:val="0095771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5B0D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C37B3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15AD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104FC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22A8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D6EDD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18F8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2B14"/>
    <w:rsid w:val="00E9590A"/>
    <w:rsid w:val="00E969C2"/>
    <w:rsid w:val="00EA1DDE"/>
    <w:rsid w:val="00EA44E0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2A3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09CEA6F8"/>
    <w:rsid w:val="30101CA7"/>
    <w:rsid w:val="3C0A14BC"/>
    <w:rsid w:val="78704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A6C097-27E1-4FC2-8FC0-EA292E1DF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A6257F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0F4ECB"/>
    <w:rsid w:val="001A7A69"/>
    <w:rsid w:val="002251E4"/>
    <w:rsid w:val="00483A58"/>
    <w:rsid w:val="004F7331"/>
    <w:rsid w:val="00624865"/>
    <w:rsid w:val="006D3F8E"/>
    <w:rsid w:val="0086097F"/>
    <w:rsid w:val="008B6C6A"/>
    <w:rsid w:val="00903B10"/>
    <w:rsid w:val="00A6257F"/>
    <w:rsid w:val="00AC37B3"/>
    <w:rsid w:val="00B9652A"/>
    <w:rsid w:val="00BE00DE"/>
    <w:rsid w:val="00C104FC"/>
    <w:rsid w:val="00C977BE"/>
    <w:rsid w:val="00E0024F"/>
    <w:rsid w:val="00E9238E"/>
    <w:rsid w:val="00ED6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4716AA91897846AE88541BDAE14DD6" ma:contentTypeVersion="3" ma:contentTypeDescription="Create a new document." ma:contentTypeScope="" ma:versionID="e5701b8ed1717adaa6ea10dc171da6c5">
  <xsd:schema xmlns:xsd="http://www.w3.org/2001/XMLSchema" xmlns:xs="http://www.w3.org/2001/XMLSchema" xmlns:p="http://schemas.microsoft.com/office/2006/metadata/properties" xmlns:ns2="92f32bd0-9ce9-4ff6-a6b9-6896b94fec26" targetNamespace="http://schemas.microsoft.com/office/2006/metadata/properties" ma:root="true" ma:fieldsID="2bd9a5a668d13894cd4795be67fc68f7" ns2:_="">
    <xsd:import namespace="92f32bd0-9ce9-4ff6-a6b9-6896b94fec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f32bd0-9ce9-4ff6-a6b9-6896b94fec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C72BC5B-EA2C-4244-9409-003F0CAB8A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2f32bd0-9ce9-4ff6-a6b9-6896b94fec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7</TotalTime>
  <Pages>3</Pages>
  <Words>557</Words>
  <Characters>2954</Characters>
  <Application>Microsoft Office Word</Application>
  <DocSecurity>0</DocSecurity>
  <Lines>24</Lines>
  <Paragraphs>7</Paragraphs>
  <ScaleCrop>false</ScaleCrop>
  <Company/>
  <LinksUpToDate>false</LinksUpToDate>
  <CharactersWithSpaces>3504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subject/>
  <dc:creator>Helene Winther Dahl</dc:creator>
  <cp:keywords/>
  <cp:lastModifiedBy>Ninni Weisser Eide</cp:lastModifiedBy>
  <cp:revision>92</cp:revision>
  <dcterms:created xsi:type="dcterms:W3CDTF">2021-01-21T15:10:00Z</dcterms:created>
  <dcterms:modified xsi:type="dcterms:W3CDTF">2026-06-01T07:59:00Z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0x010100174716AA91897846AE88541BDAE14DD6</vt:lpwstr>
  </property>
</Properties>
</file>